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F692E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6F692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6F69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6F69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6F69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6F69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6F692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6F692E">
        <w:rPr>
          <w:b w:val="0"/>
        </w:rPr>
        <w:t xml:space="preserve"> 56/2307-21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F692E" w:rsidP="00232C8F">
            <w:r>
              <w:t>Руководитель физического воспитания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6F692E" w:rsidP="00232C8F">
            <w:r>
              <w:t>26234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6F692E" w:rsidRPr="006F692E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6F692E" w:rsidRPr="006F692E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6F692E" w:rsidRPr="006F692E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F692E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6F692E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F692E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6F692E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6F692E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6F692E" w:rsidP="00BA30DE">
            <w:pPr>
              <w:jc w:val="center"/>
            </w:pPr>
            <w:r>
              <w:t>127-884-757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6F692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F692E" w:rsidRDefault="006F692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692E" w:rsidRPr="00D15B1E" w:rsidRDefault="006F692E" w:rsidP="00AD14A4">
            <w:pPr>
              <w:rPr>
                <w:rStyle w:val="a7"/>
              </w:rPr>
            </w:pPr>
          </w:p>
        </w:tc>
      </w:tr>
      <w:tr w:rsidR="006F692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F692E" w:rsidRDefault="006F692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692E" w:rsidRPr="00D15B1E" w:rsidRDefault="006F692E" w:rsidP="00AD14A4">
            <w:pPr>
              <w:rPr>
                <w:rStyle w:val="a7"/>
              </w:rPr>
            </w:pPr>
          </w:p>
        </w:tc>
      </w:tr>
      <w:tr w:rsidR="006F692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F692E" w:rsidRDefault="006F692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692E" w:rsidRPr="00D15B1E" w:rsidRDefault="006F692E" w:rsidP="00AD14A4">
            <w:pPr>
              <w:rPr>
                <w:rStyle w:val="a7"/>
              </w:rPr>
            </w:pPr>
          </w:p>
        </w:tc>
      </w:tr>
      <w:tr w:rsidR="006F692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F692E" w:rsidRDefault="006F692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692E" w:rsidRPr="00D15B1E" w:rsidRDefault="006F692E" w:rsidP="00AD14A4">
            <w:pPr>
              <w:rPr>
                <w:rStyle w:val="a7"/>
              </w:rPr>
            </w:pPr>
          </w:p>
        </w:tc>
      </w:tr>
      <w:tr w:rsidR="006F692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F692E" w:rsidRDefault="006F692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692E" w:rsidRPr="00D15B1E" w:rsidRDefault="006F692E" w:rsidP="00AD14A4">
            <w:pPr>
              <w:rPr>
                <w:rStyle w:val="a7"/>
              </w:rPr>
            </w:pPr>
          </w:p>
        </w:tc>
      </w:tr>
      <w:tr w:rsidR="006F692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F692E" w:rsidRDefault="006F692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692E" w:rsidRPr="00D15B1E" w:rsidRDefault="006F692E" w:rsidP="00AD14A4">
            <w:pPr>
              <w:rPr>
                <w:rStyle w:val="a7"/>
              </w:rPr>
            </w:pPr>
          </w:p>
        </w:tc>
      </w:tr>
      <w:tr w:rsidR="006F692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F692E" w:rsidRDefault="006F692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F692E" w:rsidRPr="00D15B1E" w:rsidRDefault="006F692E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6F692E" w:rsidRPr="006F692E">
        <w:rPr>
          <w:rStyle w:val="aa"/>
        </w:rPr>
        <w:t xml:space="preserve"> ПК, спортивный инвентарь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6F692E" w:rsidRPr="006F692E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662550" w:rsidRDefault="00662550" w:rsidP="00AD14A4">
      <w:pPr>
        <w:rPr>
          <w:rStyle w:val="a7"/>
        </w:rPr>
      </w:pPr>
    </w:p>
    <w:p w:rsidR="00662550" w:rsidRDefault="00662550" w:rsidP="00AD14A4">
      <w:pPr>
        <w:rPr>
          <w:rStyle w:val="a7"/>
        </w:rPr>
      </w:pPr>
    </w:p>
    <w:p w:rsidR="001C3DF3" w:rsidRPr="00D15B1E" w:rsidRDefault="001C3DF3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3600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B3600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B3600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F692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F692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F692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F692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F692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F692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6F692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B36001" w:rsidRPr="00B36001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B36001" w:rsidRPr="00B36001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F692E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F692E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F692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6F69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F692E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6F692E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6F69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6F692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B36001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B36001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6F69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6F69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6F692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692E" w:rsidRPr="006F692E" w:rsidRDefault="006F692E" w:rsidP="00EF07A3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692E" w:rsidRPr="006F692E" w:rsidRDefault="006F692E" w:rsidP="00EF07A3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692E" w:rsidRPr="006F692E" w:rsidRDefault="006F692E" w:rsidP="00EF07A3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692E" w:rsidRPr="006F692E" w:rsidRDefault="006F692E" w:rsidP="00EF07A3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692E" w:rsidRPr="006F692E" w:rsidRDefault="006F692E" w:rsidP="00EF07A3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692E" w:rsidRPr="006F692E" w:rsidRDefault="006F692E" w:rsidP="00EF07A3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2E" w:rsidRPr="006F692E" w:rsidRDefault="006F692E" w:rsidP="004E51DC">
            <w:pPr>
              <w:pStyle w:val="a8"/>
            </w:pPr>
          </w:p>
        </w:tc>
      </w:tr>
      <w:tr w:rsidR="006F692E" w:rsidRPr="006F692E" w:rsidTr="006F692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F692E" w:rsidRPr="006F692E" w:rsidRDefault="006F692E" w:rsidP="00EF07A3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692E" w:rsidRPr="006F692E" w:rsidRDefault="006F692E" w:rsidP="004E51DC">
            <w:pPr>
              <w:pStyle w:val="a8"/>
              <w:rPr>
                <w:vertAlign w:val="superscript"/>
              </w:rPr>
            </w:pPr>
            <w:r w:rsidRPr="006F692E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6F692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56/2307-21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36001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36001" w:rsidRPr="00B36001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623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56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6/2307-21 "/>
    <w:docVar w:name="oborud" w:val=" ПК, спортивный инвентарь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A86C33A9423D4348B3E2647628EF7337"/>
    <w:docVar w:name="rm_id" w:val="6759"/>
    <w:docVar w:name="rm_name" w:val="                                          "/>
    <w:docVar w:name="rm_number" w:val=" 56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62550"/>
    <w:rsid w:val="0069682B"/>
    <w:rsid w:val="006C28B3"/>
    <w:rsid w:val="006F692E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A100AB"/>
    <w:rsid w:val="00A12349"/>
    <w:rsid w:val="00A204F5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36001"/>
    <w:rsid w:val="00BA30DE"/>
    <w:rsid w:val="00BA5029"/>
    <w:rsid w:val="00BC2F3C"/>
    <w:rsid w:val="00C02721"/>
    <w:rsid w:val="00C03F4A"/>
    <w:rsid w:val="00C51624"/>
    <w:rsid w:val="00CB0141"/>
    <w:rsid w:val="00CE3307"/>
    <w:rsid w:val="00CE6C7E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2022-02-18T01:50:00Z</dcterms:created>
  <dcterms:modified xsi:type="dcterms:W3CDTF">2022-02-18T08:23:00Z</dcterms:modified>
</cp:coreProperties>
</file>